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bcc6d7" w14:textId="abcc6d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407BD5">
        <w:t>961/2021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407BD5">
        <w:t>961/2021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07BD5" w:rsidP="00407BD5" w:rsidRDefault="00407BD5">
      <w:pPr>
        <w:tabs>
          <w:tab w:val="left" w:pos="709"/>
        </w:tabs>
        <w:jc w:val="both"/>
      </w:pPr>
      <w:r>
        <w:tab/>
      </w:r>
      <w:r>
        <w:t>FINA, RC Zagreb, Podružnica Karlovac, Ul. Pavla Vitezovića 1, Karlovac</w:t>
      </w:r>
    </w:p>
    <w:p w:rsidR="00407BD5" w:rsidP="00407BD5" w:rsidRDefault="00407BD5">
      <w:pPr>
        <w:tabs>
          <w:tab w:val="left" w:pos="709"/>
        </w:tabs>
        <w:jc w:val="both"/>
      </w:pPr>
      <w:r>
        <w:tab/>
      </w: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07BD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07BD5">
        <w:t>MANHATTANS 2000 j.d.o.o</w:t>
      </w:r>
      <w:r w:rsidR="00407BD5">
        <w:t xml:space="preserve">. za ugostiteljstvo i trgovinu, OIB: 58167481747, Karlovac, Nikole </w:t>
      </w:r>
      <w:proofErr w:type="spellStart"/>
      <w:r w:rsidR="00407BD5">
        <w:t>Šebetića</w:t>
      </w:r>
      <w:proofErr w:type="spellEnd"/>
      <w:r w:rsidR="00407BD5">
        <w:t xml:space="preserve"> 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07BD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7B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7BD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07BD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07BD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07BD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7BD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7B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7B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671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St-961/2021</izvorni_sadrzaj>
    <derivirana_varijabla naziv="DomainObject.Predmet.OznakaBroj_1">St-961/2021</derivirana_varijabla>
  </DomainObject.Predmet.OznakaBroj>
  <DomainObject.Predmet.OznakaBrojOptuznogAkta>
    <izvorni_sadrzaj>04-06-21-1915</izvorni_sadrzaj>
    <derivirana_varijabla naziv="DomainObject.Predmet.OznakaBrojOptuznogAkta_1">04-06-21-1915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MANHATTANS 2000 j.d.o.o. za ugostiteljstvo i trgovinu</izvorni_sadrzaj>
    <derivirana_varijabla naziv="DomainObject.Predmet.ProtustrankaFormated_1">  MANHATTANS 2000 j.d.o.o. za ugostiteljstvo i trgovinu</derivirana_varijabla>
  </DomainObject.Predmet.ProtustrankaFormated>
  <DomainObject.Predmet.ProtustrankaFormatedOIB>
    <izvorni_sadrzaj>  MANHATTANS 2000 j.d.o.o. za ugostiteljstvo i trgovinu, OIB 58167481747</izvorni_sadrzaj>
    <derivirana_varijabla naziv="DomainObject.Predmet.ProtustrankaFormatedOIB_1">  MANHATTANS 2000 j.d.o.o. za ugostiteljstvo i trgovinu, OIB 58167481747</derivirana_varijabla>
  </DomainObject.Predmet.ProtustrankaFormatedOIB>
  <DomainObject.Predmet.ProtustrankaFormatedWithAdress>
    <izvorni_sadrzaj> MANHATTANS 2000 j.d.o.o. za ugostiteljstvo i trgovinu, Nikole Šebetića 4, 47000 Karlovac</izvorni_sadrzaj>
    <derivirana_varijabla naziv="DomainObject.Predmet.ProtustrankaFormatedWithAdress_1"> MANHATTANS 2000 j.d.o.o. za ugostiteljstvo i trgovinu, Nikole Šebetića 4, 47000 Karlovac</derivirana_varijabla>
  </DomainObject.Predmet.ProtustrankaFormatedWithAdress>
  <DomainObject.Predmet.ProtustrankaFormatedWithAdressOIB>
    <izvorni_sadrzaj> MANHATTANS 2000 j.d.o.o. za ugostiteljstvo i trgovinu, OIB 58167481747, Nikole Šebetića 4, 47000 Karlovac</izvorni_sadrzaj>
    <derivirana_varijabla naziv="DomainObject.Predmet.ProtustrankaFormatedWithAdressOIB_1"> MANHATTANS 2000 j.d.o.o. za ugostiteljstvo i trgovinu, OIB 58167481747, Nikole Šebetića 4, 47000 Karlovac</derivirana_varijabla>
  </DomainObject.Predmet.ProtustrankaFormatedWithAdressOIB>
  <DomainObject.Predmet.ProtustrankaWithAdress>
    <izvorni_sadrzaj>MANHATTANS 2000 j.d.o.o. za ugostiteljstvo i trgovinu Nikole Šebetića 4, 47000 Karlovac</izvorni_sadrzaj>
    <derivirana_varijabla naziv="DomainObject.Predmet.ProtustrankaWithAdress_1">MANHATTANS 2000 j.d.o.o. za ugostiteljstvo i trgovinu Nikole Šebetića 4, 47000 Karlovac</derivirana_varijabla>
  </DomainObject.Predmet.ProtustrankaWithAdress>
  <DomainObject.Predmet.ProtustrankaWithAdressOIB>
    <izvorni_sadrzaj>MANHATTANS 2000 j.d.o.o. za ugostiteljstvo i trgovinu, OIB 58167481747, Nikole Šebetića 4, 47000 Karlovac</izvorni_sadrzaj>
    <derivirana_varijabla naziv="DomainObject.Predmet.ProtustrankaWithAdressOIB_1">MANHATTANS 2000 j.d.o.o. za ugostiteljstvo i trgovinu, OIB 58167481747, Nikole Šebetića 4, 47000 Karlovac</derivirana_varijabla>
  </DomainObject.Predmet.ProtustrankaWithAdressOIB>
  <DomainObject.Predmet.ProtustrankaNazivFormated>
    <izvorni_sadrzaj>MANHATTANS 2000 j.d.o.o. za ugostiteljstvo i trgovinu</izvorni_sadrzaj>
    <derivirana_varijabla naziv="DomainObject.Predmet.ProtustrankaNazivFormated_1">MANHATTANS 2000 j.d.o.o. za ugostiteljstvo i trgovinu</derivirana_varijabla>
  </DomainObject.Predmet.ProtustrankaNazivFormated>
  <DomainObject.Predmet.ProtustrankaNazivFormatedOIB>
    <izvorni_sadrzaj>MANHATTANS 2000 j.d.o.o. za ugostiteljstvo i trgovinu, OIB 58167481747</izvorni_sadrzaj>
    <derivirana_varijabla naziv="DomainObject.Predmet.ProtustrankaNazivFormatedOIB_1">MANHATTANS 2000 j.d.o.o. za ugostiteljstvo i trgovinu, OIB 58167481747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MANHATTANS 2000 j.d.o.o. za ugostiteljstvo i trgovinu</item>
    </izvorni_sadrzaj>
    <derivirana_varijabla naziv="DomainObject.Predmet.ProtuStrankaListFormated_1">
      <item>MANHATTANS 2000 j.d.o.o. za ugostiteljstvo i trgovinu</item>
    </derivirana_varijabla>
  </DomainObject.Predmet.ProtuStrankaListFormated>
  <DomainObject.Predmet.ProtuStrankaListFormatedOIB>
    <izvorni_sadrzaj>
      <item>MANHATTANS 2000 j.d.o.o. za ugostiteljstvo i trgovinu, OIB 58167481747</item>
    </izvorni_sadrzaj>
    <derivirana_varijabla naziv="DomainObject.Predmet.ProtuStrankaListFormatedOIB_1">
      <item>MANHATTANS 2000 j.d.o.o. za ugostiteljstvo i trgovinu, OIB 58167481747</item>
    </derivirana_varijabla>
  </DomainObject.Predmet.ProtuStrankaListFormatedOIB>
  <DomainObject.Predmet.ProtuStrankaListFormatedWithAdress>
    <izvorni_sadrzaj>
      <item>MANHATTANS 2000 j.d.o.o. za ugostiteljstvo i trgovinu, Nikole Šebetića 4, 47000 Karlovac</item>
    </izvorni_sadrzaj>
    <derivirana_varijabla naziv="DomainObject.Predmet.ProtuStrankaListFormatedWithAdress_1">
      <item>MANHATTANS 2000 j.d.o.o. za ugostiteljstvo i trgovinu, Nikole Šebetića 4, 47000 Karlovac</item>
    </derivirana_varijabla>
  </DomainObject.Predmet.ProtuStrankaListFormatedWithAdress>
  <DomainObject.Predmet.ProtuStrankaListFormatedWithAdressOIB>
    <izvorni_sadrzaj>
      <item>MANHATTANS 2000 j.d.o.o. za ugostiteljstvo i trgovinu, OIB 58167481747, Nikole Šebetića 4, 47000 Karlovac</item>
    </izvorni_sadrzaj>
    <derivirana_varijabla naziv="DomainObject.Predmet.ProtuStrankaListFormatedWithAdressOIB_1">
      <item>MANHATTANS 2000 j.d.o.o. za ugostiteljstvo i trgovinu, OIB 58167481747, Nikole Šebetića 4, 47000 Karlovac</item>
    </derivirana_varijabla>
  </DomainObject.Predmet.ProtuStrankaListFormatedWithAdressOIB>
  <DomainObject.Predmet.ProtuStrankaListNazivFormated>
    <izvorni_sadrzaj>
      <item>MANHATTANS 2000 j.d.o.o. za ugostiteljstvo i trgovinu</item>
    </izvorni_sadrzaj>
    <derivirana_varijabla naziv="DomainObject.Predmet.ProtuStrankaListNazivFormated_1">
      <item>MANHATTANS 2000 j.d.o.o. za ugostiteljstvo i trgovinu</item>
    </derivirana_varijabla>
  </DomainObject.Predmet.ProtuStrankaListNazivFormated>
  <DomainObject.Predmet.ProtuStrankaListNazivFormatedOIB>
    <izvorni_sadrzaj>
      <item>MANHATTANS 2000 j.d.o.o. za ugostiteljstvo i trgovinu, OIB 58167481747</item>
    </izvorni_sadrzaj>
    <derivirana_varijabla naziv="DomainObject.Predmet.ProtuStrankaListNazivFormatedOIB_1">
      <item>MANHATTANS 2000 j.d.o.o. za ugostiteljstvo i trgovinu, OIB 58167481747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MANHATTANS 2000 j.d.o.o. za ugostiteljstvo i trgovinu</izvorni_sadrzaj>
    <derivirana_varijabla naziv="DomainObject.Predmet.ProtustrankaIDrugi_1">MANHATTANS 2000 j.d.o.o. za ugostiteljstvo i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MANHATTANS 2000 j.d.o.o. za ugostiteljstvo i trgovinu, OIB 58167481747, Nikole Šebetića 4, 47000 Karlovac</izvorni_sadrzaj>
    <derivirana_varijabla naziv="DomainObject.Predmet.ProtustrankaIDrugiAdressOIB_1">MANHATTANS 2000 j.d.o.o. za ugostiteljstvo i trgovinu, OIB 58167481747, Nikole Šebetića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MANHATTANS 2000 j.d.o.o. za ugostiteljstvo i trgovinu</item>
      <item>Financijska agencija</item>
    </izvorni_sadrzaj>
    <derivirana_varijabla naziv="DomainObject.Predmet.SudioniciListNaziv_1">
      <item>MANHATTANS 2000 j.d.o.o. za ugostiteljstvo i trgovinu</item>
      <item>Financijska agencija</item>
    </derivirana_varijabla>
  </DomainObject.Predmet.SudioniciListNaziv>
  <DomainObject.Predmet.SudioniciListAdressOIB>
    <izvorni_sadrzaj>
      <item>MANHATTANS 2000 j.d.o.o. za ugostiteljstvo i trgovinu, OIB 58167481747, Nikole Šebetića 4,47000 Karlovac</item>
      <item>Financijska agencija, OIB 85821130368, UL.PAVLA VITEZOVIĆA 1,47000 Karlovac</item>
    </izvorni_sadrzaj>
    <derivirana_varijabla naziv="DomainObject.Predmet.SudioniciListAdressOIB_1">
      <item>MANHATTANS 2000 j.d.o.o. za ugostiteljstvo i trgovinu, OIB 58167481747, Nikole Šebetića 4,47000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58167481747</item>
      <item>, OIB 85821130368</item>
    </izvorni_sadrzaj>
    <derivirana_varijabla naziv="DomainObject.Predmet.SudioniciListNazivOIB_1">
      <item>, OIB 58167481747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2021-04-21T09:32:00Z</cp:lastPrinted>
  <dcterms:modified xmlns:xsi="http://www.w3.org/2001/XMLSchema-instance" xsi:type="dcterms:W3CDTF">2021-04-21T09:32:00Z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